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09888" w14:textId="77777777" w:rsidR="005850AF" w:rsidRDefault="005850AF" w:rsidP="005850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VILLERS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00E85727" w14:textId="77777777" w:rsidR="005850AF" w:rsidRDefault="005850AF" w:rsidP="005850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641A0E" w14:textId="77777777" w:rsidR="005850AF" w:rsidRDefault="005850AF" w:rsidP="005850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486F57" w14:textId="77777777" w:rsidR="005850AF" w:rsidRDefault="005850AF" w:rsidP="005850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8 Dec.1484</w:t>
      </w:r>
      <w:r>
        <w:rPr>
          <w:rFonts w:ascii="Times New Roman" w:hAnsi="Times New Roman" w:cs="Times New Roman"/>
          <w:sz w:val="24"/>
          <w:szCs w:val="24"/>
        </w:rPr>
        <w:tab/>
        <w:t>He was on a commission of array for Lindsey.</w:t>
      </w:r>
    </w:p>
    <w:p w14:paraId="10E44356" w14:textId="77777777" w:rsidR="005850AF" w:rsidRDefault="005850AF" w:rsidP="005850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p.491)</w:t>
      </w:r>
    </w:p>
    <w:p w14:paraId="1FF7EED8" w14:textId="77777777" w:rsidR="005850AF" w:rsidRDefault="005850AF" w:rsidP="005850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929B94" w14:textId="77777777" w:rsidR="005850AF" w:rsidRDefault="005850AF" w:rsidP="005850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673EB3" w14:textId="77777777" w:rsidR="005850AF" w:rsidRDefault="005850AF" w:rsidP="005850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July 2018</w:t>
      </w:r>
    </w:p>
    <w:p w14:paraId="71897CB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3BEA4" w14:textId="77777777" w:rsidR="005850AF" w:rsidRDefault="005850AF" w:rsidP="009139A6">
      <w:r>
        <w:separator/>
      </w:r>
    </w:p>
  </w:endnote>
  <w:endnote w:type="continuationSeparator" w:id="0">
    <w:p w14:paraId="7D752106" w14:textId="77777777" w:rsidR="005850AF" w:rsidRDefault="005850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3151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87A2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292B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26799" w14:textId="77777777" w:rsidR="005850AF" w:rsidRDefault="005850AF" w:rsidP="009139A6">
      <w:r>
        <w:separator/>
      </w:r>
    </w:p>
  </w:footnote>
  <w:footnote w:type="continuationSeparator" w:id="0">
    <w:p w14:paraId="203C1214" w14:textId="77777777" w:rsidR="005850AF" w:rsidRDefault="005850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6559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3D89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E30C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0AF"/>
    <w:rsid w:val="000666E0"/>
    <w:rsid w:val="002510B7"/>
    <w:rsid w:val="005850A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39D36"/>
  <w15:chartTrackingRefBased/>
  <w15:docId w15:val="{F3A8F705-7E53-4AB1-9C6B-C7EEA825F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50AF"/>
    <w:pPr>
      <w:spacing w:after="200" w:line="27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2021-05-29T21:42:00Z</dcterms:created>
  <dcterms:modified xsi:type="dcterms:W3CDTF">2021-05-29T21:42:00Z</dcterms:modified>
</cp:coreProperties>
</file>